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4E9" w:rsidRPr="004774E9" w:rsidRDefault="004774E9" w:rsidP="004774E9">
      <w:pPr>
        <w:rPr>
          <w:b/>
          <w:sz w:val="24"/>
          <w:szCs w:val="24"/>
        </w:rPr>
      </w:pPr>
      <w:r w:rsidRPr="004774E9">
        <w:rPr>
          <w:b/>
          <w:sz w:val="24"/>
          <w:szCs w:val="24"/>
        </w:rPr>
        <w:t>Pirates of the Caribbean</w:t>
      </w:r>
    </w:p>
    <w:p w:rsidR="004774E9" w:rsidRPr="004774E9" w:rsidRDefault="004774E9" w:rsidP="004774E9">
      <w:pPr>
        <w:rPr>
          <w:sz w:val="24"/>
          <w:szCs w:val="24"/>
        </w:rPr>
      </w:pPr>
      <w:r w:rsidRPr="004774E9">
        <w:rPr>
          <w:sz w:val="24"/>
          <w:szCs w:val="24"/>
        </w:rPr>
        <w:t xml:space="preserve">Author: Rachel Bird </w:t>
      </w:r>
    </w:p>
    <w:p w:rsidR="004774E9" w:rsidRPr="004774E9" w:rsidRDefault="004774E9" w:rsidP="004774E9">
      <w:pPr>
        <w:rPr>
          <w:sz w:val="24"/>
          <w:szCs w:val="24"/>
        </w:rPr>
      </w:pPr>
      <w:r w:rsidRPr="004774E9">
        <w:rPr>
          <w:sz w:val="24"/>
          <w:szCs w:val="24"/>
        </w:rPr>
        <w:t>Keywords: Freedom, Sacrifice, Trust, Love, Treasure</w:t>
      </w:r>
    </w:p>
    <w:p w:rsidR="004774E9" w:rsidRPr="004774E9" w:rsidRDefault="004774E9" w:rsidP="004774E9">
      <w:pPr>
        <w:rPr>
          <w:sz w:val="24"/>
          <w:szCs w:val="24"/>
        </w:rPr>
      </w:pPr>
      <w:r w:rsidRPr="004774E9">
        <w:rPr>
          <w:sz w:val="24"/>
          <w:szCs w:val="24"/>
        </w:rPr>
        <w:t xml:space="preserve">Film title: Pirates of the Caribbean: The Curse </w:t>
      </w:r>
      <w:proofErr w:type="gramStart"/>
      <w:r w:rsidRPr="004774E9">
        <w:rPr>
          <w:sz w:val="24"/>
          <w:szCs w:val="24"/>
        </w:rPr>
        <w:t>Of The</w:t>
      </w:r>
      <w:proofErr w:type="gramEnd"/>
      <w:r w:rsidRPr="004774E9">
        <w:rPr>
          <w:sz w:val="24"/>
          <w:szCs w:val="24"/>
        </w:rPr>
        <w:t xml:space="preserve"> Black Pearl</w:t>
      </w:r>
    </w:p>
    <w:p w:rsidR="004774E9" w:rsidRPr="004774E9" w:rsidRDefault="004774E9" w:rsidP="004774E9">
      <w:pPr>
        <w:rPr>
          <w:sz w:val="24"/>
          <w:szCs w:val="24"/>
        </w:rPr>
      </w:pPr>
      <w:r w:rsidRPr="004774E9">
        <w:rPr>
          <w:sz w:val="24"/>
          <w:szCs w:val="24"/>
        </w:rPr>
        <w:t xml:space="preserve">Director: Gore </w:t>
      </w:r>
      <w:proofErr w:type="spellStart"/>
      <w:r w:rsidRPr="004774E9">
        <w:rPr>
          <w:sz w:val="24"/>
          <w:szCs w:val="24"/>
        </w:rPr>
        <w:t>Verbinski</w:t>
      </w:r>
      <w:proofErr w:type="spellEnd"/>
    </w:p>
    <w:p w:rsidR="004774E9" w:rsidRPr="004774E9" w:rsidRDefault="004774E9" w:rsidP="004774E9">
      <w:pPr>
        <w:rPr>
          <w:sz w:val="24"/>
          <w:szCs w:val="24"/>
        </w:rPr>
      </w:pPr>
      <w:r w:rsidRPr="004774E9">
        <w:rPr>
          <w:sz w:val="24"/>
          <w:szCs w:val="24"/>
        </w:rPr>
        <w:t xml:space="preserve">Starring: Johnny Depp, Geoffrey Rush, </w:t>
      </w:r>
      <w:proofErr w:type="spellStart"/>
      <w:r w:rsidRPr="004774E9">
        <w:rPr>
          <w:sz w:val="24"/>
          <w:szCs w:val="24"/>
        </w:rPr>
        <w:t>Orlando</w:t>
      </w:r>
      <w:proofErr w:type="spellEnd"/>
      <w:r w:rsidRPr="004774E9">
        <w:rPr>
          <w:sz w:val="24"/>
          <w:szCs w:val="24"/>
        </w:rPr>
        <w:t xml:space="preserve"> Bloom, Keira Knightley, Jonathan Pryce, Jack Davenport</w:t>
      </w:r>
    </w:p>
    <w:p w:rsidR="004774E9" w:rsidRDefault="004774E9" w:rsidP="004774E9">
      <w:pPr>
        <w:rPr>
          <w:sz w:val="24"/>
          <w:szCs w:val="24"/>
        </w:rPr>
      </w:pPr>
      <w:r w:rsidRPr="004774E9">
        <w:rPr>
          <w:sz w:val="24"/>
          <w:szCs w:val="24"/>
        </w:rPr>
        <w:t>Producer: Jerry Bruckheimer</w:t>
      </w:r>
    </w:p>
    <w:p w:rsidR="004774E9" w:rsidRPr="004774E9" w:rsidRDefault="004774E9" w:rsidP="004774E9">
      <w:pPr>
        <w:rPr>
          <w:b/>
          <w:sz w:val="24"/>
          <w:szCs w:val="24"/>
        </w:rPr>
      </w:pPr>
      <w:r w:rsidRPr="004774E9">
        <w:rPr>
          <w:b/>
          <w:sz w:val="24"/>
          <w:szCs w:val="24"/>
        </w:rPr>
        <w:t>Themes:</w:t>
      </w:r>
    </w:p>
    <w:p w:rsidR="004774E9" w:rsidRPr="004774E9" w:rsidRDefault="004774E9" w:rsidP="004774E9">
      <w:pPr>
        <w:rPr>
          <w:b/>
          <w:sz w:val="24"/>
          <w:szCs w:val="24"/>
        </w:rPr>
      </w:pPr>
      <w:r w:rsidRPr="004774E9">
        <w:rPr>
          <w:b/>
          <w:sz w:val="24"/>
          <w:szCs w:val="24"/>
        </w:rPr>
        <w:t>Sacrifice</w:t>
      </w:r>
    </w:p>
    <w:p w:rsidR="004774E9" w:rsidRPr="004774E9" w:rsidRDefault="004774E9" w:rsidP="004774E9">
      <w:pPr>
        <w:rPr>
          <w:sz w:val="24"/>
          <w:szCs w:val="24"/>
        </w:rPr>
      </w:pPr>
      <w:r w:rsidRPr="004774E9">
        <w:rPr>
          <w:sz w:val="24"/>
          <w:szCs w:val="24"/>
        </w:rPr>
        <w:t>Jack: 'This girl - how far are you willing to go to save her?'</w:t>
      </w:r>
    </w:p>
    <w:p w:rsidR="004774E9" w:rsidRPr="004774E9" w:rsidRDefault="004774E9" w:rsidP="004774E9">
      <w:pPr>
        <w:rPr>
          <w:sz w:val="24"/>
          <w:szCs w:val="24"/>
        </w:rPr>
      </w:pPr>
      <w:r w:rsidRPr="004774E9">
        <w:rPr>
          <w:sz w:val="24"/>
          <w:szCs w:val="24"/>
        </w:rPr>
        <w:t>Will: 'I'd die for her.'</w:t>
      </w:r>
    </w:p>
    <w:p w:rsidR="004774E9" w:rsidRPr="004774E9" w:rsidRDefault="004774E9" w:rsidP="004774E9">
      <w:pPr>
        <w:rPr>
          <w:sz w:val="24"/>
          <w:szCs w:val="24"/>
        </w:rPr>
      </w:pPr>
      <w:r w:rsidRPr="004774E9">
        <w:rPr>
          <w:sz w:val="24"/>
          <w:szCs w:val="24"/>
        </w:rPr>
        <w:t>Jack: 'Oh, good. No worries, then.'</w:t>
      </w:r>
    </w:p>
    <w:p w:rsidR="004774E9" w:rsidRPr="004774E9" w:rsidRDefault="004774E9" w:rsidP="004774E9">
      <w:pPr>
        <w:rPr>
          <w:sz w:val="24"/>
          <w:szCs w:val="24"/>
        </w:rPr>
      </w:pPr>
      <w:proofErr w:type="gramStart"/>
      <w:r w:rsidRPr="004774E9">
        <w:rPr>
          <w:sz w:val="24"/>
          <w:szCs w:val="24"/>
        </w:rPr>
        <w:t>Pirates of the Caribbean is</w:t>
      </w:r>
      <w:proofErr w:type="gramEnd"/>
      <w:r w:rsidRPr="004774E9">
        <w:rPr>
          <w:sz w:val="24"/>
          <w:szCs w:val="24"/>
        </w:rPr>
        <w:t xml:space="preserve"> full of sacrifices. Jack, a dishonest pirate, risks his life to save the governor's daughter. Afterwards, he is thanked by her - but sentenced to death by Commodore </w:t>
      </w:r>
      <w:proofErr w:type="spellStart"/>
      <w:r w:rsidRPr="004774E9">
        <w:rPr>
          <w:sz w:val="24"/>
          <w:szCs w:val="24"/>
        </w:rPr>
        <w:t>Norrington</w:t>
      </w:r>
      <w:proofErr w:type="spellEnd"/>
      <w:r w:rsidRPr="004774E9">
        <w:rPr>
          <w:sz w:val="24"/>
          <w:szCs w:val="24"/>
        </w:rPr>
        <w:t xml:space="preserve"> who says, 'One good deed is not enough to redeem a man of a lifetime of wickedness.' Jack is also willing to risk his life at numerous points in the film to save Will. At the end of the film, Will is willing to sacrifice himself to save Jack, launching a full scale attack on Jack's execution. He and Elizabeth also stand in the way of the navy's guns as they prepare to kill Jack, determined to make Governor Swann save his life.</w:t>
      </w:r>
    </w:p>
    <w:p w:rsidR="004774E9" w:rsidRPr="004774E9" w:rsidRDefault="004774E9" w:rsidP="004774E9">
      <w:pPr>
        <w:rPr>
          <w:sz w:val="24"/>
          <w:szCs w:val="24"/>
        </w:rPr>
      </w:pPr>
      <w:r w:rsidRPr="004774E9">
        <w:rPr>
          <w:sz w:val="24"/>
          <w:szCs w:val="24"/>
        </w:rPr>
        <w:t xml:space="preserve">Will makes other sacrifices throughout the film. He sacrifices recognition of his craftsmanship so that his boss will retain a good reputation, and he too is ready to sacrifice his life in order to save Elizabeth's. Elizabeth isn't aware of this, but is ready to sacrifice her future happiness so that Will may live - when her father and Commodore </w:t>
      </w:r>
      <w:proofErr w:type="spellStart"/>
      <w:r w:rsidRPr="004774E9">
        <w:rPr>
          <w:sz w:val="24"/>
          <w:szCs w:val="24"/>
        </w:rPr>
        <w:t>Norrington</w:t>
      </w:r>
      <w:proofErr w:type="spellEnd"/>
      <w:r w:rsidRPr="004774E9">
        <w:rPr>
          <w:sz w:val="24"/>
          <w:szCs w:val="24"/>
        </w:rPr>
        <w:t xml:space="preserve"> say that he is not worth risking lives to rescue, Elizabeth tells </w:t>
      </w:r>
      <w:proofErr w:type="spellStart"/>
      <w:r w:rsidRPr="004774E9">
        <w:rPr>
          <w:sz w:val="24"/>
          <w:szCs w:val="24"/>
        </w:rPr>
        <w:t>Norrington</w:t>
      </w:r>
      <w:proofErr w:type="spellEnd"/>
      <w:r w:rsidRPr="004774E9">
        <w:rPr>
          <w:sz w:val="24"/>
          <w:szCs w:val="24"/>
        </w:rPr>
        <w:t xml:space="preserve"> that she will marry him if he saves Will. This prompts Elizabeth's father to remind her that, 'A good decision, if made for the wrong reasons, can be a wrong decision.' </w:t>
      </w:r>
    </w:p>
    <w:p w:rsidR="004774E9" w:rsidRPr="004774E9" w:rsidRDefault="004774E9" w:rsidP="004774E9">
      <w:pPr>
        <w:rPr>
          <w:sz w:val="24"/>
          <w:szCs w:val="24"/>
        </w:rPr>
      </w:pPr>
      <w:r w:rsidRPr="004774E9">
        <w:rPr>
          <w:sz w:val="24"/>
          <w:szCs w:val="24"/>
        </w:rPr>
        <w:t xml:space="preserve">The main narrative of the film revolves around the blood sacrifice that will lift the terrible curse of the Black Pearl pirates. Only one specific person can be the sacrifice that will lift the curse. Captain </w:t>
      </w:r>
      <w:proofErr w:type="spellStart"/>
      <w:r w:rsidRPr="004774E9">
        <w:rPr>
          <w:sz w:val="24"/>
          <w:szCs w:val="24"/>
        </w:rPr>
        <w:t>Barbossa</w:t>
      </w:r>
      <w:proofErr w:type="spellEnd"/>
      <w:r w:rsidRPr="004774E9">
        <w:rPr>
          <w:sz w:val="24"/>
          <w:szCs w:val="24"/>
        </w:rPr>
        <w:t xml:space="preserve"> intends to kill this person so that there can be no doubt that the curse is lifted. There is a strong parallel here to the sacrifice which Jesus made, offering himself as a blood sacrifice to make it possible for the sins of the world to be forgiven. This </w:t>
      </w:r>
      <w:r w:rsidRPr="004774E9">
        <w:rPr>
          <w:sz w:val="24"/>
          <w:szCs w:val="24"/>
        </w:rPr>
        <w:lastRenderedPageBreak/>
        <w:t xml:space="preserve">also proves </w:t>
      </w:r>
      <w:proofErr w:type="spellStart"/>
      <w:r w:rsidRPr="004774E9">
        <w:rPr>
          <w:sz w:val="24"/>
          <w:szCs w:val="24"/>
        </w:rPr>
        <w:t>Norrington's</w:t>
      </w:r>
      <w:proofErr w:type="spellEnd"/>
      <w:r w:rsidRPr="004774E9">
        <w:rPr>
          <w:sz w:val="24"/>
          <w:szCs w:val="24"/>
        </w:rPr>
        <w:t xml:space="preserve"> comment to Jack wrong, as when Jesus gave his life in one good deed it was enough to redeem the whole world from lifetimes of wickedness.</w:t>
      </w:r>
    </w:p>
    <w:p w:rsidR="004774E9" w:rsidRPr="004774E9" w:rsidRDefault="004774E9" w:rsidP="004774E9">
      <w:pPr>
        <w:rPr>
          <w:b/>
          <w:sz w:val="24"/>
          <w:szCs w:val="24"/>
        </w:rPr>
      </w:pPr>
      <w:r w:rsidRPr="004774E9">
        <w:rPr>
          <w:b/>
          <w:sz w:val="24"/>
          <w:szCs w:val="24"/>
        </w:rPr>
        <w:t>Trust</w:t>
      </w:r>
    </w:p>
    <w:p w:rsidR="004774E9" w:rsidRPr="004774E9" w:rsidRDefault="004774E9" w:rsidP="004774E9">
      <w:pPr>
        <w:rPr>
          <w:sz w:val="24"/>
          <w:szCs w:val="24"/>
        </w:rPr>
      </w:pPr>
      <w:r w:rsidRPr="004774E9">
        <w:rPr>
          <w:sz w:val="24"/>
          <w:szCs w:val="24"/>
        </w:rPr>
        <w:t>'May I ask you something? Have I ever given you reason not to trust me? Do us a favour. I know it's difficult for you, but please stay here and try not to do anything stupid.' (Captain Jack Sparrow)</w:t>
      </w:r>
    </w:p>
    <w:p w:rsidR="004774E9" w:rsidRPr="004774E9" w:rsidRDefault="004774E9" w:rsidP="004774E9">
      <w:pPr>
        <w:rPr>
          <w:sz w:val="24"/>
          <w:szCs w:val="24"/>
        </w:rPr>
      </w:pPr>
      <w:r w:rsidRPr="004774E9">
        <w:rPr>
          <w:sz w:val="24"/>
          <w:szCs w:val="24"/>
        </w:rPr>
        <w:t xml:space="preserve">Nobody seems to trust Jack, as he appears to be playing solely for himself. He plays the navy and the crew of the Black Pearl off against each other, probably because he has a similar loathing for each side. Jack constantly keeps the audience guessing as to whether he's a 'goody' or 'baddy', but he is still a man of honour. Elizabeth and Will joke that they are not sure which side Jack is on, but he is a man of his word, as displayed when he secures Elizabeth's safety, and completes his promise to Will. Jack admits that he is dishonest when </w:t>
      </w:r>
      <w:proofErr w:type="spellStart"/>
      <w:r w:rsidRPr="004774E9">
        <w:rPr>
          <w:sz w:val="24"/>
          <w:szCs w:val="24"/>
        </w:rPr>
        <w:t>Barbossa</w:t>
      </w:r>
      <w:proofErr w:type="spellEnd"/>
      <w:r w:rsidRPr="004774E9">
        <w:rPr>
          <w:sz w:val="24"/>
          <w:szCs w:val="24"/>
        </w:rPr>
        <w:t xml:space="preserve"> exclaims that he can never work Jack out, replying, 'I'm dishonest. And a dishonest man you can always trust to be dishonest. Honestly, it's the honest ones you want to watch out for.' It is generally true that Jack is dishonest - he is a pirate after all - but the audience may get the feeling that he is a 'nice bloke' and would be loyal to friends. By the end of the film, Jack has grown fond of Will and is loyal to him. He tells </w:t>
      </w:r>
      <w:proofErr w:type="gramStart"/>
      <w:r w:rsidRPr="004774E9">
        <w:rPr>
          <w:sz w:val="24"/>
          <w:szCs w:val="24"/>
        </w:rPr>
        <w:t>Will</w:t>
      </w:r>
      <w:proofErr w:type="gramEnd"/>
      <w:r w:rsidRPr="004774E9">
        <w:rPr>
          <w:sz w:val="24"/>
          <w:szCs w:val="24"/>
        </w:rPr>
        <w:t xml:space="preserve"> the truth about his heritage, letting him know that his father was a pirate, rather than the merchant Will thought he was, but ultimately Jack is out for himself.</w:t>
      </w:r>
    </w:p>
    <w:p w:rsidR="004774E9" w:rsidRPr="004774E9" w:rsidRDefault="004774E9" w:rsidP="004774E9">
      <w:pPr>
        <w:rPr>
          <w:sz w:val="24"/>
          <w:szCs w:val="24"/>
        </w:rPr>
      </w:pPr>
      <w:r w:rsidRPr="004774E9">
        <w:rPr>
          <w:sz w:val="24"/>
          <w:szCs w:val="24"/>
        </w:rPr>
        <w:t xml:space="preserve">Jack puts his trust in Elizabeth and Will when returning to the navy's ship, but feels understandably let down when he is sentenced to death on return of Port Royal. He may feel his trust has been betrayed - as would Will, on learning that Elizabeth has accepted Commodore </w:t>
      </w:r>
      <w:proofErr w:type="spellStart"/>
      <w:r w:rsidRPr="004774E9">
        <w:rPr>
          <w:sz w:val="24"/>
          <w:szCs w:val="24"/>
        </w:rPr>
        <w:t>Norrington's</w:t>
      </w:r>
      <w:proofErr w:type="spellEnd"/>
      <w:r w:rsidRPr="004774E9">
        <w:rPr>
          <w:sz w:val="24"/>
          <w:szCs w:val="24"/>
        </w:rPr>
        <w:t xml:space="preserve"> marriage proposal. </w:t>
      </w:r>
    </w:p>
    <w:p w:rsidR="004774E9" w:rsidRPr="004774E9" w:rsidRDefault="004774E9" w:rsidP="004774E9">
      <w:pPr>
        <w:rPr>
          <w:b/>
          <w:sz w:val="24"/>
          <w:szCs w:val="24"/>
        </w:rPr>
      </w:pPr>
      <w:r w:rsidRPr="004774E9">
        <w:rPr>
          <w:b/>
          <w:sz w:val="24"/>
          <w:szCs w:val="24"/>
        </w:rPr>
        <w:t>Treasure</w:t>
      </w:r>
    </w:p>
    <w:p w:rsidR="004774E9" w:rsidRPr="004774E9" w:rsidRDefault="004774E9" w:rsidP="004774E9">
      <w:pPr>
        <w:rPr>
          <w:sz w:val="24"/>
          <w:szCs w:val="24"/>
        </w:rPr>
      </w:pPr>
      <w:r w:rsidRPr="004774E9">
        <w:rPr>
          <w:sz w:val="24"/>
          <w:szCs w:val="24"/>
        </w:rPr>
        <w:t>'Not all treasure is gold and silver, mate' (Captain Jack Sparrow)</w:t>
      </w:r>
    </w:p>
    <w:p w:rsidR="004774E9" w:rsidRPr="004774E9" w:rsidRDefault="004774E9" w:rsidP="004774E9">
      <w:pPr>
        <w:rPr>
          <w:sz w:val="24"/>
          <w:szCs w:val="24"/>
        </w:rPr>
      </w:pPr>
      <w:r w:rsidRPr="004774E9">
        <w:rPr>
          <w:sz w:val="24"/>
          <w:szCs w:val="24"/>
        </w:rPr>
        <w:t>Each main character in Pirates of the Caribbean has a separate idea of 'treasure'. Their ethics, morals and life visions are dramatically different so you would expect them to value different things. However, each treasure has one recurring theme.</w:t>
      </w:r>
    </w:p>
    <w:p w:rsidR="004774E9" w:rsidRPr="004774E9" w:rsidRDefault="004774E9" w:rsidP="004774E9">
      <w:pPr>
        <w:rPr>
          <w:sz w:val="24"/>
          <w:szCs w:val="24"/>
        </w:rPr>
      </w:pPr>
      <w:r w:rsidRPr="004774E9">
        <w:rPr>
          <w:sz w:val="24"/>
          <w:szCs w:val="24"/>
        </w:rPr>
        <w:t xml:space="preserve">Jack has quite a stereotypical pirate's view of treasure, he values gold and silver, but above all he longs for his ship. To Jack, the Black Pearl is not just a boat, but beauty and freedom. Will treasures Elizabeth; he knows that they have a connection and he cares very deeply about her. He is prepared to risk his life to save Elizabeth from harm, but she also represents a freedom that Will does not know - he is trapped in a job where he receives no recognition of his work, and is forced to remain a lower class because of his orphan status and occupation, despite being, as </w:t>
      </w:r>
      <w:proofErr w:type="spellStart"/>
      <w:r w:rsidRPr="004774E9">
        <w:rPr>
          <w:sz w:val="24"/>
          <w:szCs w:val="24"/>
        </w:rPr>
        <w:t>Estrella</w:t>
      </w:r>
      <w:proofErr w:type="spellEnd"/>
      <w:r w:rsidRPr="004774E9">
        <w:rPr>
          <w:sz w:val="24"/>
          <w:szCs w:val="24"/>
        </w:rPr>
        <w:t xml:space="preserve"> says, 'a fine man.' </w:t>
      </w:r>
    </w:p>
    <w:p w:rsidR="004774E9" w:rsidRPr="004774E9" w:rsidRDefault="004774E9" w:rsidP="004774E9">
      <w:pPr>
        <w:rPr>
          <w:sz w:val="24"/>
          <w:szCs w:val="24"/>
        </w:rPr>
      </w:pPr>
      <w:proofErr w:type="gramStart"/>
      <w:r w:rsidRPr="004774E9">
        <w:rPr>
          <w:sz w:val="24"/>
          <w:szCs w:val="24"/>
        </w:rPr>
        <w:lastRenderedPageBreak/>
        <w:t>The pirates of The Black Pearl, forced by the curse to live between life and death, value gold and precious jewels as their treasure.</w:t>
      </w:r>
      <w:proofErr w:type="gramEnd"/>
      <w:r w:rsidRPr="004774E9">
        <w:rPr>
          <w:sz w:val="24"/>
          <w:szCs w:val="24"/>
        </w:rPr>
        <w:t xml:space="preserve"> But they also long to become human once more, and be free of the curse which has plagued them for so long. Two of the Black Pearl pirates, </w:t>
      </w:r>
      <w:proofErr w:type="spellStart"/>
      <w:r w:rsidRPr="004774E9">
        <w:rPr>
          <w:sz w:val="24"/>
          <w:szCs w:val="24"/>
        </w:rPr>
        <w:t>Ragetti</w:t>
      </w:r>
      <w:proofErr w:type="spellEnd"/>
      <w:r w:rsidRPr="004774E9">
        <w:rPr>
          <w:sz w:val="24"/>
          <w:szCs w:val="24"/>
        </w:rPr>
        <w:t xml:space="preserve"> and </w:t>
      </w:r>
      <w:proofErr w:type="spellStart"/>
      <w:r w:rsidRPr="004774E9">
        <w:rPr>
          <w:sz w:val="24"/>
          <w:szCs w:val="24"/>
        </w:rPr>
        <w:t>Pintel</w:t>
      </w:r>
      <w:proofErr w:type="spellEnd"/>
      <w:r w:rsidRPr="004774E9">
        <w:rPr>
          <w:sz w:val="24"/>
          <w:szCs w:val="24"/>
        </w:rPr>
        <w:t xml:space="preserve">, also value friendship, and they appear to long for acceptance from the first mate, </w:t>
      </w:r>
      <w:proofErr w:type="spellStart"/>
      <w:r w:rsidRPr="004774E9">
        <w:rPr>
          <w:sz w:val="24"/>
          <w:szCs w:val="24"/>
        </w:rPr>
        <w:t>Bo'Sun</w:t>
      </w:r>
      <w:proofErr w:type="spellEnd"/>
      <w:r w:rsidRPr="004774E9">
        <w:rPr>
          <w:sz w:val="24"/>
          <w:szCs w:val="24"/>
        </w:rPr>
        <w:t>, and try to impress him at a couple of points in the film.</w:t>
      </w:r>
    </w:p>
    <w:p w:rsidR="004774E9" w:rsidRPr="004774E9" w:rsidRDefault="004774E9" w:rsidP="004774E9">
      <w:pPr>
        <w:rPr>
          <w:sz w:val="24"/>
          <w:szCs w:val="24"/>
        </w:rPr>
      </w:pPr>
      <w:r w:rsidRPr="004774E9">
        <w:rPr>
          <w:sz w:val="24"/>
          <w:szCs w:val="24"/>
        </w:rPr>
        <w:t xml:space="preserve">The different characters in the film are all searching for treasure, but their values are different so they appreciate and treasure different things. It is interesting to look at what they value as it helps to assess their characters, as well as our own. The pirates of the film are supposed to be 'baddies' but some of them, for example Jack, </w:t>
      </w:r>
      <w:proofErr w:type="spellStart"/>
      <w:r w:rsidRPr="004774E9">
        <w:rPr>
          <w:sz w:val="24"/>
          <w:szCs w:val="24"/>
        </w:rPr>
        <w:t>Pintel</w:t>
      </w:r>
      <w:proofErr w:type="spellEnd"/>
      <w:r w:rsidRPr="004774E9">
        <w:rPr>
          <w:sz w:val="24"/>
          <w:szCs w:val="24"/>
        </w:rPr>
        <w:t xml:space="preserve"> and </w:t>
      </w:r>
      <w:proofErr w:type="spellStart"/>
      <w:r w:rsidRPr="004774E9">
        <w:rPr>
          <w:sz w:val="24"/>
          <w:szCs w:val="24"/>
        </w:rPr>
        <w:t>Ragetti</w:t>
      </w:r>
      <w:proofErr w:type="spellEnd"/>
      <w:r w:rsidRPr="004774E9">
        <w:rPr>
          <w:sz w:val="24"/>
          <w:szCs w:val="24"/>
        </w:rPr>
        <w:t xml:space="preserve">, are looking for more than gold or silver. They are not just interested in material wealth, but friendship and freedom. The things we value define who we are, it is important to make sure that what we value is not superficial, but the things that will be important to us in five, ten </w:t>
      </w:r>
      <w:proofErr w:type="spellStart"/>
      <w:r w:rsidRPr="004774E9">
        <w:rPr>
          <w:sz w:val="24"/>
          <w:szCs w:val="24"/>
        </w:rPr>
        <w:t>year</w:t>
      </w:r>
      <w:r w:rsidR="00F654E8">
        <w:rPr>
          <w:sz w:val="24"/>
          <w:szCs w:val="24"/>
        </w:rPr>
        <w:t>’</w:t>
      </w:r>
      <w:r w:rsidRPr="004774E9">
        <w:rPr>
          <w:sz w:val="24"/>
          <w:szCs w:val="24"/>
        </w:rPr>
        <w:t>s time</w:t>
      </w:r>
      <w:proofErr w:type="spellEnd"/>
      <w:r w:rsidRPr="004774E9">
        <w:rPr>
          <w:sz w:val="24"/>
          <w:szCs w:val="24"/>
        </w:rPr>
        <w:t xml:space="preserve"> and when we are judged by God. </w:t>
      </w:r>
    </w:p>
    <w:p w:rsidR="004774E9" w:rsidRPr="004774E9" w:rsidRDefault="004774E9" w:rsidP="004774E9">
      <w:pPr>
        <w:rPr>
          <w:b/>
          <w:sz w:val="24"/>
          <w:szCs w:val="24"/>
        </w:rPr>
      </w:pPr>
      <w:r w:rsidRPr="004774E9">
        <w:rPr>
          <w:b/>
          <w:sz w:val="24"/>
          <w:szCs w:val="24"/>
        </w:rPr>
        <w:t>Love</w:t>
      </w:r>
    </w:p>
    <w:p w:rsidR="004774E9" w:rsidRPr="004774E9" w:rsidRDefault="004774E9" w:rsidP="004774E9">
      <w:pPr>
        <w:rPr>
          <w:sz w:val="24"/>
          <w:szCs w:val="24"/>
        </w:rPr>
      </w:pPr>
      <w:r w:rsidRPr="004774E9">
        <w:rPr>
          <w:sz w:val="24"/>
          <w:szCs w:val="24"/>
        </w:rPr>
        <w:t>'I should have told you every day from the moment I met you. I love you.' (Will Turner to Elizabeth)</w:t>
      </w:r>
    </w:p>
    <w:p w:rsidR="004774E9" w:rsidRPr="004774E9" w:rsidRDefault="004774E9" w:rsidP="004774E9">
      <w:pPr>
        <w:rPr>
          <w:sz w:val="24"/>
          <w:szCs w:val="24"/>
        </w:rPr>
      </w:pPr>
      <w:r w:rsidRPr="004774E9">
        <w:rPr>
          <w:sz w:val="24"/>
          <w:szCs w:val="24"/>
        </w:rPr>
        <w:t xml:space="preserve">There are many different interpretations of love in Pirates of the Caribbean. Jack has many 'lady friends' in Tortuga. We don't know the relationship between Jack and Scarlett, Giselle and </w:t>
      </w:r>
      <w:proofErr w:type="spellStart"/>
      <w:r w:rsidRPr="004774E9">
        <w:rPr>
          <w:sz w:val="24"/>
          <w:szCs w:val="24"/>
        </w:rPr>
        <w:t>Anamaria</w:t>
      </w:r>
      <w:proofErr w:type="spellEnd"/>
      <w:r w:rsidRPr="004774E9">
        <w:rPr>
          <w:sz w:val="24"/>
          <w:szCs w:val="24"/>
        </w:rPr>
        <w:t xml:space="preserve">, but the audience knows that Tortuga is a place where no man feels unwanted, and is full with 'good-time girls.' The audience assumes that at least Giselle is a girlfriend of Jack's, but it is left rather vague. Jack doesn't appear to be in love with anyone, except possibly himself. He appears to think of himself as very special, and in today's society would probably be seen as a bit of a 'player' who can get any girl, which is probably why he tries it on with Elizabeth. Not because he loves (or even fancies) her, but because he thinks he can have whatever, or whoever, he wants. </w:t>
      </w:r>
    </w:p>
    <w:p w:rsidR="004774E9" w:rsidRPr="004774E9" w:rsidRDefault="004774E9" w:rsidP="004774E9">
      <w:pPr>
        <w:rPr>
          <w:sz w:val="24"/>
          <w:szCs w:val="24"/>
        </w:rPr>
      </w:pPr>
      <w:r w:rsidRPr="004774E9">
        <w:rPr>
          <w:sz w:val="24"/>
          <w:szCs w:val="24"/>
        </w:rPr>
        <w:t xml:space="preserve">The main love plot is the triangle between Will, Elizabeth and </w:t>
      </w:r>
      <w:proofErr w:type="spellStart"/>
      <w:r w:rsidRPr="004774E9">
        <w:rPr>
          <w:sz w:val="24"/>
          <w:szCs w:val="24"/>
        </w:rPr>
        <w:t>Norrington</w:t>
      </w:r>
      <w:proofErr w:type="spellEnd"/>
      <w:r w:rsidRPr="004774E9">
        <w:rPr>
          <w:sz w:val="24"/>
          <w:szCs w:val="24"/>
        </w:rPr>
        <w:t xml:space="preserve">. Both men proclaim to be in love with her, but show their love in contrasting ways. The love that Will feels for Elizabeth is secret. Only Jack knows. Although Governor Swann and Commodore </w:t>
      </w:r>
      <w:proofErr w:type="spellStart"/>
      <w:r w:rsidRPr="004774E9">
        <w:rPr>
          <w:sz w:val="24"/>
          <w:szCs w:val="24"/>
        </w:rPr>
        <w:t>Norrington</w:t>
      </w:r>
      <w:proofErr w:type="spellEnd"/>
      <w:r w:rsidRPr="004774E9">
        <w:rPr>
          <w:sz w:val="24"/>
          <w:szCs w:val="24"/>
        </w:rPr>
        <w:t xml:space="preserve"> appear to have guessed that Will has feelings for Elizabeth, they may think that Will cares for her as no more than a friend. There appears to be a remarkable connection between Will and Elizabeth, and a chemistry that draws them together. They have been friends for eight years, since their crossing from England, but more recently Will has grown to love Elizabeth, and she is beginning to fall for him also. In trying to woo Elizabeth, Will tries to impress her father, Governor Swann. He is humble but shows good sword work, and 'retains a sense of propriety' by calling Elizabeth 'Miss Swann,' instead of calling her by her first name, which she prefers. </w:t>
      </w:r>
    </w:p>
    <w:p w:rsidR="004774E9" w:rsidRPr="004774E9" w:rsidRDefault="004774E9" w:rsidP="004774E9">
      <w:pPr>
        <w:rPr>
          <w:sz w:val="24"/>
          <w:szCs w:val="24"/>
        </w:rPr>
      </w:pPr>
      <w:r w:rsidRPr="004774E9">
        <w:rPr>
          <w:sz w:val="24"/>
          <w:szCs w:val="24"/>
        </w:rPr>
        <w:lastRenderedPageBreak/>
        <w:t xml:space="preserve">Commodore </w:t>
      </w:r>
      <w:proofErr w:type="spellStart"/>
      <w:r w:rsidRPr="004774E9">
        <w:rPr>
          <w:sz w:val="24"/>
          <w:szCs w:val="24"/>
        </w:rPr>
        <w:t>Norrington</w:t>
      </w:r>
      <w:proofErr w:type="spellEnd"/>
      <w:r w:rsidRPr="004774E9">
        <w:rPr>
          <w:sz w:val="24"/>
          <w:szCs w:val="24"/>
        </w:rPr>
        <w:t xml:space="preserve"> believes that he loves Elizabeth and stutters a particularly un-romantic marriage proposal. However, the audience may not feel that he is actually in love with Elizabeth as he does little to show this, although this could possibly be 'the British reserve.' It appears more that </w:t>
      </w:r>
      <w:proofErr w:type="spellStart"/>
      <w:r w:rsidRPr="004774E9">
        <w:rPr>
          <w:sz w:val="24"/>
          <w:szCs w:val="24"/>
        </w:rPr>
        <w:t>Norrington</w:t>
      </w:r>
      <w:proofErr w:type="spellEnd"/>
      <w:r w:rsidRPr="004774E9">
        <w:rPr>
          <w:sz w:val="24"/>
          <w:szCs w:val="24"/>
        </w:rPr>
        <w:t xml:space="preserve"> realises that he ought to get married to 'a fine woman,' someone of noble blood such as Elizabeth, so he pops the question to her. It appears to be convenience, as opposed to love, which drives their engagement. There is no deep connection, no chemistry between them although they are a fine match on paper. Elizabeth appears to be torn between her affections for Will and Commodore </w:t>
      </w:r>
      <w:proofErr w:type="spellStart"/>
      <w:r w:rsidRPr="004774E9">
        <w:rPr>
          <w:sz w:val="24"/>
          <w:szCs w:val="24"/>
        </w:rPr>
        <w:t>Norrington</w:t>
      </w:r>
      <w:proofErr w:type="spellEnd"/>
      <w:r w:rsidRPr="004774E9">
        <w:rPr>
          <w:sz w:val="24"/>
          <w:szCs w:val="24"/>
        </w:rPr>
        <w:t xml:space="preserve">. She knows that she should accept </w:t>
      </w:r>
      <w:proofErr w:type="spellStart"/>
      <w:r w:rsidRPr="004774E9">
        <w:rPr>
          <w:sz w:val="24"/>
          <w:szCs w:val="24"/>
        </w:rPr>
        <w:t>Norrington's</w:t>
      </w:r>
      <w:proofErr w:type="spellEnd"/>
      <w:r w:rsidRPr="004774E9">
        <w:rPr>
          <w:sz w:val="24"/>
          <w:szCs w:val="24"/>
        </w:rPr>
        <w:t xml:space="preserve"> proposal. She tries to persuade herself that he is her ideal man and tells her maid, 'It is a smart match. He's a fine man; he's what any woman should dream of marrying.' However, deep down it appears that Elizabeth knows she is falling for Will. For some reason she gives Will's surname as her own when on board The Black Pearl, and begs </w:t>
      </w:r>
      <w:proofErr w:type="spellStart"/>
      <w:r w:rsidRPr="004774E9">
        <w:rPr>
          <w:sz w:val="24"/>
          <w:szCs w:val="24"/>
        </w:rPr>
        <w:t>Norrington</w:t>
      </w:r>
      <w:proofErr w:type="spellEnd"/>
      <w:r w:rsidRPr="004774E9">
        <w:rPr>
          <w:sz w:val="24"/>
          <w:szCs w:val="24"/>
        </w:rPr>
        <w:t xml:space="preserve"> to save Will's life when he is in danger, telling the Commodore she will marry him if he saves Will. It is then obvious that Elizabeth is not accepting </w:t>
      </w:r>
      <w:proofErr w:type="spellStart"/>
      <w:r w:rsidRPr="004774E9">
        <w:rPr>
          <w:sz w:val="24"/>
          <w:szCs w:val="24"/>
        </w:rPr>
        <w:t>Norrington's</w:t>
      </w:r>
      <w:proofErr w:type="spellEnd"/>
      <w:r w:rsidRPr="004774E9">
        <w:rPr>
          <w:sz w:val="24"/>
          <w:szCs w:val="24"/>
        </w:rPr>
        <w:t xml:space="preserve"> proposal out of love for him, but out of love for Will.</w:t>
      </w:r>
    </w:p>
    <w:p w:rsidR="004774E9" w:rsidRPr="004774E9" w:rsidRDefault="004774E9" w:rsidP="004774E9">
      <w:pPr>
        <w:rPr>
          <w:sz w:val="24"/>
          <w:szCs w:val="24"/>
        </w:rPr>
      </w:pPr>
      <w:r w:rsidRPr="004774E9">
        <w:rPr>
          <w:sz w:val="24"/>
          <w:szCs w:val="24"/>
        </w:rPr>
        <w:t xml:space="preserve">Governor Swann loves his daughter very much, and wants what is best for her. He buys her fine dresses from London, and sets her up with the most eligible man in the Caribbean. However, Swann does not realise how his daughter really feels. He assumes that she would jump at the chance of marrying an upstanding man such as </w:t>
      </w:r>
      <w:proofErr w:type="spellStart"/>
      <w:r w:rsidRPr="004774E9">
        <w:rPr>
          <w:sz w:val="24"/>
          <w:szCs w:val="24"/>
        </w:rPr>
        <w:t>Norrington</w:t>
      </w:r>
      <w:proofErr w:type="spellEnd"/>
      <w:r w:rsidRPr="004774E9">
        <w:rPr>
          <w:sz w:val="24"/>
          <w:szCs w:val="24"/>
        </w:rPr>
        <w:t xml:space="preserve"> and goes out of his way to match them up, but in doing so he crushes Elizabeth's true feelings. Governor Swann is trying to bring Elizabeth up as a proper young lady, but he traps her and she is not able to let her true colours fly. It is only when Elizabeth accepts </w:t>
      </w:r>
      <w:proofErr w:type="spellStart"/>
      <w:r w:rsidRPr="004774E9">
        <w:rPr>
          <w:sz w:val="24"/>
          <w:szCs w:val="24"/>
        </w:rPr>
        <w:t>Norrington's</w:t>
      </w:r>
      <w:proofErr w:type="spellEnd"/>
      <w:r w:rsidRPr="004774E9">
        <w:rPr>
          <w:sz w:val="24"/>
          <w:szCs w:val="24"/>
        </w:rPr>
        <w:t xml:space="preserve"> proposal that her father realises that Elizabeth isn't telling him everything.</w:t>
      </w:r>
    </w:p>
    <w:p w:rsidR="004774E9" w:rsidRPr="00F654E8" w:rsidRDefault="004774E9" w:rsidP="004774E9">
      <w:pPr>
        <w:rPr>
          <w:b/>
          <w:sz w:val="24"/>
          <w:szCs w:val="24"/>
        </w:rPr>
      </w:pPr>
      <w:r w:rsidRPr="00F654E8">
        <w:rPr>
          <w:b/>
          <w:sz w:val="24"/>
          <w:szCs w:val="24"/>
        </w:rPr>
        <w:t>Freedom</w:t>
      </w:r>
    </w:p>
    <w:p w:rsidR="004774E9" w:rsidRPr="004774E9" w:rsidRDefault="004774E9" w:rsidP="004774E9">
      <w:pPr>
        <w:rPr>
          <w:sz w:val="24"/>
          <w:szCs w:val="24"/>
        </w:rPr>
      </w:pPr>
      <w:r w:rsidRPr="004774E9">
        <w:rPr>
          <w:sz w:val="24"/>
          <w:szCs w:val="24"/>
        </w:rPr>
        <w:t xml:space="preserve">Commodore </w:t>
      </w:r>
      <w:proofErr w:type="spellStart"/>
      <w:r w:rsidRPr="004774E9">
        <w:rPr>
          <w:sz w:val="24"/>
          <w:szCs w:val="24"/>
        </w:rPr>
        <w:t>Norrington</w:t>
      </w:r>
      <w:proofErr w:type="spellEnd"/>
      <w:r w:rsidRPr="004774E9">
        <w:rPr>
          <w:sz w:val="24"/>
          <w:szCs w:val="24"/>
        </w:rPr>
        <w:t xml:space="preserve">: 'Do I make myself clear?'  </w:t>
      </w:r>
    </w:p>
    <w:p w:rsidR="004774E9" w:rsidRPr="004774E9" w:rsidRDefault="004774E9" w:rsidP="004774E9">
      <w:pPr>
        <w:rPr>
          <w:sz w:val="24"/>
          <w:szCs w:val="24"/>
        </w:rPr>
      </w:pPr>
      <w:r w:rsidRPr="004774E9">
        <w:rPr>
          <w:sz w:val="24"/>
          <w:szCs w:val="24"/>
        </w:rPr>
        <w:t>Captain Jack Sparrow: 'Inescapably.'</w:t>
      </w:r>
    </w:p>
    <w:p w:rsidR="004774E9" w:rsidRPr="004774E9" w:rsidRDefault="004774E9" w:rsidP="004774E9">
      <w:pPr>
        <w:rPr>
          <w:sz w:val="24"/>
          <w:szCs w:val="24"/>
        </w:rPr>
      </w:pPr>
      <w:r w:rsidRPr="004774E9">
        <w:rPr>
          <w:sz w:val="24"/>
          <w:szCs w:val="24"/>
        </w:rPr>
        <w:t xml:space="preserve">Most of the main characters in Pirates of the Caribbean seem to feel trapped in at least one way. Freedom means different things to the various characters, and they go about getting their freedom in a variety of ways. </w:t>
      </w:r>
    </w:p>
    <w:p w:rsidR="004774E9" w:rsidRPr="004774E9" w:rsidRDefault="004774E9" w:rsidP="004774E9">
      <w:pPr>
        <w:rPr>
          <w:sz w:val="24"/>
          <w:szCs w:val="24"/>
        </w:rPr>
      </w:pPr>
      <w:r w:rsidRPr="004774E9">
        <w:rPr>
          <w:sz w:val="24"/>
          <w:szCs w:val="24"/>
        </w:rPr>
        <w:t xml:space="preserve">The crew of The Black Pearl feel trapped, as they no longer live a human existence. They cannot feel pain or joy, and they hope for a freedom that will see them live as humans once more. Jack Sparrow is physically trapped a number of times throughout the film. He is twice stranded on an island, with no obvious way of getting free. He is also held in jail, guarded, restrained by pirates or navy sailors and tied up with a noose. Jack longs for freedom in the form of The Black Pearl, which he feels is his ship. </w:t>
      </w:r>
      <w:proofErr w:type="gramStart"/>
      <w:r w:rsidRPr="004774E9">
        <w:rPr>
          <w:sz w:val="24"/>
          <w:szCs w:val="24"/>
        </w:rPr>
        <w:t>Having his ship back means that Jack can sail freely once more.</w:t>
      </w:r>
      <w:proofErr w:type="gramEnd"/>
    </w:p>
    <w:p w:rsidR="004774E9" w:rsidRPr="004774E9" w:rsidRDefault="004774E9" w:rsidP="004774E9">
      <w:pPr>
        <w:rPr>
          <w:sz w:val="24"/>
          <w:szCs w:val="24"/>
        </w:rPr>
      </w:pPr>
      <w:r w:rsidRPr="004774E9">
        <w:rPr>
          <w:sz w:val="24"/>
          <w:szCs w:val="24"/>
        </w:rPr>
        <w:lastRenderedPageBreak/>
        <w:t xml:space="preserve">Elizabeth Swann is trapped throughout the film. At first she is trapped by a corset, so she can barely breathe, then is taken against her will by the crew of The Black Pearl and trapped on ship. Elizabeth also appears to be emotionally trapped, as she is not free to make her own choices. She is expected to marry Commodore </w:t>
      </w:r>
      <w:proofErr w:type="spellStart"/>
      <w:r w:rsidRPr="004774E9">
        <w:rPr>
          <w:sz w:val="24"/>
          <w:szCs w:val="24"/>
        </w:rPr>
        <w:t>Norrington</w:t>
      </w:r>
      <w:proofErr w:type="spellEnd"/>
      <w:r w:rsidRPr="004774E9">
        <w:rPr>
          <w:sz w:val="24"/>
          <w:szCs w:val="24"/>
        </w:rPr>
        <w:t>, although in her heart she knows that she is in love with Will. Elizabeth wants physical freedom, but she longs more for a mental and emotional freedom that would leave her free to express her opinions and feelings.</w:t>
      </w:r>
    </w:p>
    <w:p w:rsidR="004774E9" w:rsidRPr="004774E9" w:rsidRDefault="004774E9" w:rsidP="004774E9">
      <w:pPr>
        <w:rPr>
          <w:sz w:val="24"/>
          <w:szCs w:val="24"/>
        </w:rPr>
      </w:pPr>
      <w:r w:rsidRPr="004774E9">
        <w:rPr>
          <w:sz w:val="24"/>
          <w:szCs w:val="24"/>
        </w:rPr>
        <w:t xml:space="preserve">Will Turner similarly longs for freedom. For eight years he has been made to feel worthless. He is not appreciated for his craftsmanship or courage, and the woman he loves does not know his feelings. Will also </w:t>
      </w:r>
      <w:proofErr w:type="spellStart"/>
      <w:r w:rsidRPr="004774E9">
        <w:rPr>
          <w:sz w:val="24"/>
          <w:szCs w:val="24"/>
        </w:rPr>
        <w:t>feels</w:t>
      </w:r>
      <w:proofErr w:type="spellEnd"/>
      <w:r w:rsidRPr="004774E9">
        <w:rPr>
          <w:sz w:val="24"/>
          <w:szCs w:val="24"/>
        </w:rPr>
        <w:t xml:space="preserve"> trapped in that he doesn't know his real identity, as he has no knowledge of who his father was and believes that when he does know, he will discover his heritage and who he really is. Will appears to hope for a freedom where he can express his true self, and know who he really is (a pirate, apparently). </w:t>
      </w:r>
    </w:p>
    <w:p w:rsidR="004774E9" w:rsidRPr="00F654E8" w:rsidRDefault="004774E9" w:rsidP="004774E9">
      <w:pPr>
        <w:rPr>
          <w:b/>
          <w:sz w:val="24"/>
          <w:szCs w:val="24"/>
        </w:rPr>
      </w:pPr>
      <w:bookmarkStart w:id="0" w:name="_GoBack"/>
      <w:r w:rsidRPr="00F654E8">
        <w:rPr>
          <w:b/>
          <w:sz w:val="24"/>
          <w:szCs w:val="24"/>
        </w:rPr>
        <w:t>Conclusion</w:t>
      </w:r>
    </w:p>
    <w:bookmarkEnd w:id="0"/>
    <w:p w:rsidR="004774E9" w:rsidRPr="004774E9" w:rsidRDefault="004774E9" w:rsidP="004774E9">
      <w:pPr>
        <w:rPr>
          <w:sz w:val="24"/>
          <w:szCs w:val="24"/>
        </w:rPr>
      </w:pPr>
      <w:r w:rsidRPr="004774E9">
        <w:rPr>
          <w:sz w:val="24"/>
          <w:szCs w:val="24"/>
        </w:rPr>
        <w:t xml:space="preserve">The characters of Pirates of the Caribbean: The Curse of The Black Pearl all seem to be searching for similar things. Essentially they all want freedom, treasure and love, and most have to endure some sacrifice and decide whom they trust. However, Jack, Will, </w:t>
      </w:r>
      <w:proofErr w:type="spellStart"/>
      <w:r w:rsidRPr="004774E9">
        <w:rPr>
          <w:sz w:val="24"/>
          <w:szCs w:val="24"/>
        </w:rPr>
        <w:t>Barbossa</w:t>
      </w:r>
      <w:proofErr w:type="spellEnd"/>
      <w:r w:rsidRPr="004774E9">
        <w:rPr>
          <w:sz w:val="24"/>
          <w:szCs w:val="24"/>
        </w:rPr>
        <w:t xml:space="preserve">, </w:t>
      </w:r>
      <w:proofErr w:type="spellStart"/>
      <w:r w:rsidRPr="004774E9">
        <w:rPr>
          <w:sz w:val="24"/>
          <w:szCs w:val="24"/>
        </w:rPr>
        <w:t>Norrington</w:t>
      </w:r>
      <w:proofErr w:type="spellEnd"/>
      <w:r w:rsidRPr="004774E9">
        <w:rPr>
          <w:sz w:val="24"/>
          <w:szCs w:val="24"/>
        </w:rPr>
        <w:t xml:space="preserve"> and Elizabeth have often very contrasting interpretations of these things, and so do not always see eye to eye. </w:t>
      </w:r>
    </w:p>
    <w:p w:rsidR="004774E9" w:rsidRPr="004774E9" w:rsidRDefault="004774E9" w:rsidP="004774E9">
      <w:pPr>
        <w:rPr>
          <w:sz w:val="24"/>
          <w:szCs w:val="24"/>
        </w:rPr>
      </w:pPr>
      <w:r w:rsidRPr="004774E9">
        <w:rPr>
          <w:sz w:val="24"/>
          <w:szCs w:val="24"/>
        </w:rPr>
        <w:t xml:space="preserve">Most of us are looking for the same things as Jack and Will. We'd all like freedom, maybe from a tedious job or emotional restraints, which keep us from sharing our feelings. It's fantastic to be liberated from feeling trapped, but the way in which we do it is important. We may have to go through some testing times - maybe like Will we will have to sacrifice some things. But we must be careful not to hurt others, like Elizabeth hurt </w:t>
      </w:r>
      <w:proofErr w:type="spellStart"/>
      <w:r w:rsidRPr="004774E9">
        <w:rPr>
          <w:sz w:val="24"/>
          <w:szCs w:val="24"/>
        </w:rPr>
        <w:t>Norrington</w:t>
      </w:r>
      <w:proofErr w:type="spellEnd"/>
      <w:r w:rsidRPr="004774E9">
        <w:rPr>
          <w:sz w:val="24"/>
          <w:szCs w:val="24"/>
        </w:rPr>
        <w:t xml:space="preserve">, while we go after that freedom. </w:t>
      </w:r>
    </w:p>
    <w:p w:rsidR="004774E9" w:rsidRPr="004774E9" w:rsidRDefault="004774E9" w:rsidP="004774E9">
      <w:pPr>
        <w:rPr>
          <w:sz w:val="24"/>
          <w:szCs w:val="24"/>
        </w:rPr>
      </w:pPr>
      <w:r w:rsidRPr="004774E9">
        <w:rPr>
          <w:sz w:val="24"/>
          <w:szCs w:val="24"/>
        </w:rPr>
        <w:t xml:space="preserve">It's also important to know what our motivations are. What is the treasure we crave? Is it for good or bad? Beware getting caught up in superficial treasure. I'd get a much better feeling of satisfaction by taking a couple of bags of food down to my local mission in the knowledge that my donation has helped them feed more people that week, than wearing a shiny new bracelet or putting up fancy new curtains. It's about our values, what we treasure the most. In a world of such superficiality it's important that our morals and values are good and show that we treasure the 'good' things, like our family, friends and relationship with God. After all, when God judges us, our worldly treasure will be of no use, it will be our spiritual treasure that </w:t>
      </w:r>
      <w:proofErr w:type="spellStart"/>
      <w:r w:rsidRPr="004774E9">
        <w:rPr>
          <w:sz w:val="24"/>
          <w:szCs w:val="24"/>
        </w:rPr>
        <w:t>counts.</w:t>
      </w:r>
      <w:r w:rsidRPr="004774E9">
        <w:rPr>
          <w:sz w:val="24"/>
          <w:szCs w:val="24"/>
        </w:rPr>
        <w:t>Pirates</w:t>
      </w:r>
      <w:proofErr w:type="spellEnd"/>
      <w:r w:rsidRPr="004774E9">
        <w:rPr>
          <w:sz w:val="24"/>
          <w:szCs w:val="24"/>
        </w:rPr>
        <w:t xml:space="preserve"> of t</w:t>
      </w:r>
      <w:r w:rsidRPr="004774E9">
        <w:rPr>
          <w:sz w:val="24"/>
          <w:szCs w:val="24"/>
        </w:rPr>
        <w:t xml:space="preserve">he Caribbean: The Curse </w:t>
      </w:r>
      <w:proofErr w:type="gramStart"/>
      <w:r w:rsidRPr="004774E9">
        <w:rPr>
          <w:sz w:val="24"/>
          <w:szCs w:val="24"/>
        </w:rPr>
        <w:t>Of The</w:t>
      </w:r>
      <w:proofErr w:type="gramEnd"/>
      <w:r w:rsidRPr="004774E9">
        <w:rPr>
          <w:sz w:val="24"/>
          <w:szCs w:val="24"/>
        </w:rPr>
        <w:t xml:space="preserve"> Black Pearl  </w:t>
      </w:r>
    </w:p>
    <w:p w:rsidR="004774E9" w:rsidRPr="004774E9" w:rsidRDefault="004774E9" w:rsidP="004774E9">
      <w:pPr>
        <w:rPr>
          <w:sz w:val="24"/>
          <w:szCs w:val="24"/>
        </w:rPr>
      </w:pPr>
      <w:r w:rsidRPr="004774E9">
        <w:rPr>
          <w:sz w:val="24"/>
          <w:szCs w:val="24"/>
        </w:rPr>
        <w:t>Summary</w:t>
      </w:r>
    </w:p>
    <w:p w:rsidR="004774E9" w:rsidRPr="004774E9" w:rsidRDefault="004774E9" w:rsidP="004774E9">
      <w:pPr>
        <w:rPr>
          <w:sz w:val="24"/>
          <w:szCs w:val="24"/>
        </w:rPr>
      </w:pPr>
      <w:r w:rsidRPr="004774E9">
        <w:rPr>
          <w:sz w:val="24"/>
          <w:szCs w:val="24"/>
        </w:rPr>
        <w:lastRenderedPageBreak/>
        <w:t xml:space="preserve">Freedom and treasure are different things to different people. In Pirates of the Caribbean, there are many characters trying to gain these two things, but to each character they have different meanings. </w:t>
      </w:r>
    </w:p>
    <w:p w:rsidR="004774E9" w:rsidRPr="004774E9" w:rsidRDefault="004774E9" w:rsidP="004774E9">
      <w:pPr>
        <w:rPr>
          <w:sz w:val="24"/>
          <w:szCs w:val="24"/>
        </w:rPr>
      </w:pPr>
      <w:r w:rsidRPr="004774E9">
        <w:rPr>
          <w:sz w:val="24"/>
          <w:szCs w:val="24"/>
        </w:rPr>
        <w:t xml:space="preserve">Captain Jack Sparrow (Johnny Depp) was captain of infamous pirate ship The Black Pearl, until his crew left him stranded on a 'God-forsaken island.' In the film, we follow Jack's journey to reclaim his ship and kill his enemy, Captain </w:t>
      </w:r>
      <w:proofErr w:type="spellStart"/>
      <w:r w:rsidRPr="004774E9">
        <w:rPr>
          <w:sz w:val="24"/>
          <w:szCs w:val="24"/>
        </w:rPr>
        <w:t>Barbossa</w:t>
      </w:r>
      <w:proofErr w:type="spellEnd"/>
      <w:r w:rsidRPr="004774E9">
        <w:rPr>
          <w:sz w:val="24"/>
          <w:szCs w:val="24"/>
        </w:rPr>
        <w:t xml:space="preserve"> (Geoffrey Rush), his one-time first mate who led the mutiny against Jack and has now taken charge of The Black Pearl.</w:t>
      </w:r>
    </w:p>
    <w:p w:rsidR="004774E9" w:rsidRPr="004774E9" w:rsidRDefault="004774E9" w:rsidP="004774E9">
      <w:pPr>
        <w:rPr>
          <w:sz w:val="24"/>
          <w:szCs w:val="24"/>
        </w:rPr>
      </w:pPr>
      <w:r w:rsidRPr="004774E9">
        <w:rPr>
          <w:sz w:val="24"/>
          <w:szCs w:val="24"/>
        </w:rPr>
        <w:t xml:space="preserve">Captain </w:t>
      </w:r>
      <w:proofErr w:type="spellStart"/>
      <w:r w:rsidRPr="004774E9">
        <w:rPr>
          <w:sz w:val="24"/>
          <w:szCs w:val="24"/>
        </w:rPr>
        <w:t>Barbossa</w:t>
      </w:r>
      <w:proofErr w:type="spellEnd"/>
      <w:r w:rsidRPr="004774E9">
        <w:rPr>
          <w:sz w:val="24"/>
          <w:szCs w:val="24"/>
        </w:rPr>
        <w:t xml:space="preserve"> attacks Port Royal, where, coincidentally, Jack is imprisoned, and kidnaps Elizabeth Swann (Keira Knightley), the governor's daughter. When Elizabeth's father (Jonathan Pryce) and her betrothed, Commodore </w:t>
      </w:r>
      <w:proofErr w:type="spellStart"/>
      <w:r w:rsidRPr="004774E9">
        <w:rPr>
          <w:sz w:val="24"/>
          <w:szCs w:val="24"/>
        </w:rPr>
        <w:t>Norrington</w:t>
      </w:r>
      <w:proofErr w:type="spellEnd"/>
      <w:r w:rsidRPr="004774E9">
        <w:rPr>
          <w:sz w:val="24"/>
          <w:szCs w:val="24"/>
        </w:rPr>
        <w:t xml:space="preserve"> (Jack Davenport), do not appear to want to rush to her aid, Elizabeth's shy childhood friend Will Turner (</w:t>
      </w:r>
      <w:proofErr w:type="spellStart"/>
      <w:r w:rsidRPr="004774E9">
        <w:rPr>
          <w:sz w:val="24"/>
          <w:szCs w:val="24"/>
        </w:rPr>
        <w:t>Orlando</w:t>
      </w:r>
      <w:proofErr w:type="spellEnd"/>
      <w:r w:rsidRPr="004774E9">
        <w:rPr>
          <w:sz w:val="24"/>
          <w:szCs w:val="24"/>
        </w:rPr>
        <w:t xml:space="preserve"> Bloom) is determined to rescue his secret love. He joins forces with Jack to save her, not knowing that there is a curse on the pirates of The Black Pearl, which forces them to live somewhere between life and death.</w:t>
      </w:r>
    </w:p>
    <w:p w:rsidR="004774E9" w:rsidRPr="004774E9" w:rsidRDefault="004774E9" w:rsidP="004774E9">
      <w:pPr>
        <w:rPr>
          <w:sz w:val="24"/>
          <w:szCs w:val="24"/>
        </w:rPr>
      </w:pPr>
      <w:r w:rsidRPr="004774E9">
        <w:rPr>
          <w:sz w:val="24"/>
          <w:szCs w:val="24"/>
        </w:rPr>
        <w:t xml:space="preserve">Jack and </w:t>
      </w:r>
      <w:proofErr w:type="gramStart"/>
      <w:r w:rsidRPr="004774E9">
        <w:rPr>
          <w:sz w:val="24"/>
          <w:szCs w:val="24"/>
        </w:rPr>
        <w:t>Will</w:t>
      </w:r>
      <w:proofErr w:type="gramEnd"/>
      <w:r w:rsidRPr="004774E9">
        <w:rPr>
          <w:sz w:val="24"/>
          <w:szCs w:val="24"/>
        </w:rPr>
        <w:t xml:space="preserve"> commandeer a ship and set off to Tortuga where they gather a bunch of good-natured pirates willing to be a part of their crew. There they sail on to The Black Pearl's secret island hideout to rescue Elizabeth before Captain </w:t>
      </w:r>
      <w:proofErr w:type="spellStart"/>
      <w:r w:rsidRPr="004774E9">
        <w:rPr>
          <w:sz w:val="24"/>
          <w:szCs w:val="24"/>
        </w:rPr>
        <w:t>Barbossa</w:t>
      </w:r>
      <w:proofErr w:type="spellEnd"/>
      <w:r w:rsidRPr="004774E9">
        <w:rPr>
          <w:sz w:val="24"/>
          <w:szCs w:val="24"/>
        </w:rPr>
        <w:t xml:space="preserve"> offers her as a blood sacrifice to try to break the curse.</w:t>
      </w:r>
    </w:p>
    <w:p w:rsidR="004774E9" w:rsidRPr="004774E9" w:rsidRDefault="004774E9" w:rsidP="004774E9">
      <w:pPr>
        <w:rPr>
          <w:sz w:val="24"/>
          <w:szCs w:val="24"/>
        </w:rPr>
      </w:pPr>
      <w:r w:rsidRPr="004774E9">
        <w:rPr>
          <w:sz w:val="24"/>
          <w:szCs w:val="24"/>
        </w:rPr>
        <w:t xml:space="preserve">Along the way Will learns a lot about judgement, his views on pirates change dramatically after spending so much time with Jack and coming to terms with the fact that his father was a pirate, not the merchant he had thought. </w:t>
      </w:r>
    </w:p>
    <w:p w:rsidR="004774E9" w:rsidRPr="004774E9" w:rsidRDefault="004774E9" w:rsidP="004774E9">
      <w:pPr>
        <w:rPr>
          <w:sz w:val="24"/>
          <w:szCs w:val="24"/>
        </w:rPr>
      </w:pPr>
      <w:r w:rsidRPr="004774E9">
        <w:rPr>
          <w:sz w:val="24"/>
          <w:szCs w:val="24"/>
        </w:rPr>
        <w:t>Background</w:t>
      </w:r>
    </w:p>
    <w:p w:rsidR="004774E9" w:rsidRPr="004774E9" w:rsidRDefault="004774E9" w:rsidP="004774E9">
      <w:pPr>
        <w:rPr>
          <w:sz w:val="24"/>
          <w:szCs w:val="24"/>
        </w:rPr>
      </w:pPr>
      <w:r w:rsidRPr="004774E9">
        <w:rPr>
          <w:sz w:val="24"/>
          <w:szCs w:val="24"/>
        </w:rPr>
        <w:t xml:space="preserve">Pirates of the Caribbean: The Curse of The Black Pearl is an adaptation of the ride at Disneyland. When the idea was first presented to the production executives at Disney Studios, they could think of only one man who would be able to handle the production; Jerry Bruckheimer, who has produced such films as Armageddon, Pearl Harbour and Black Hawk Down. </w:t>
      </w:r>
    </w:p>
    <w:p w:rsidR="004774E9" w:rsidRPr="004774E9" w:rsidRDefault="004774E9" w:rsidP="004774E9">
      <w:pPr>
        <w:rPr>
          <w:sz w:val="24"/>
          <w:szCs w:val="24"/>
        </w:rPr>
      </w:pPr>
      <w:r w:rsidRPr="004774E9">
        <w:rPr>
          <w:sz w:val="24"/>
          <w:szCs w:val="24"/>
        </w:rPr>
        <w:t xml:space="preserve">Bruckheimer was only too keen to start work on Pirates of the Caribbean, and he started to assemble his team. He employed writers Ted Elliott and Terry </w:t>
      </w:r>
      <w:proofErr w:type="spellStart"/>
      <w:r w:rsidRPr="004774E9">
        <w:rPr>
          <w:sz w:val="24"/>
          <w:szCs w:val="24"/>
        </w:rPr>
        <w:t>Rossio</w:t>
      </w:r>
      <w:proofErr w:type="spellEnd"/>
      <w:r w:rsidRPr="004774E9">
        <w:rPr>
          <w:sz w:val="24"/>
          <w:szCs w:val="24"/>
        </w:rPr>
        <w:t xml:space="preserve">, the men behind Shrek, who he kept on set throughout the six months of shooting, to be on hand instructing every member of the crew and cast on how things should be done, and Gore </w:t>
      </w:r>
      <w:proofErr w:type="spellStart"/>
      <w:r w:rsidRPr="004774E9">
        <w:rPr>
          <w:sz w:val="24"/>
          <w:szCs w:val="24"/>
        </w:rPr>
        <w:t>Verbinski</w:t>
      </w:r>
      <w:proofErr w:type="spellEnd"/>
      <w:r w:rsidRPr="004774E9">
        <w:rPr>
          <w:sz w:val="24"/>
          <w:szCs w:val="24"/>
        </w:rPr>
        <w:t xml:space="preserve">, who has most recently directed hit horror The Ring. </w:t>
      </w:r>
    </w:p>
    <w:p w:rsidR="004774E9" w:rsidRPr="004774E9" w:rsidRDefault="004774E9" w:rsidP="004774E9">
      <w:pPr>
        <w:rPr>
          <w:sz w:val="24"/>
          <w:szCs w:val="24"/>
        </w:rPr>
      </w:pPr>
      <w:r w:rsidRPr="004774E9">
        <w:rPr>
          <w:sz w:val="24"/>
          <w:szCs w:val="24"/>
        </w:rPr>
        <w:t xml:space="preserve">Bruckheimer wanted a range of veteran and up-and-coming actors, and the cast certainly reflects that. British fans will recognise Jonathan Pryce as Governor Swann and The Office star Mackenzie Crook as cursed pirate </w:t>
      </w:r>
      <w:proofErr w:type="spellStart"/>
      <w:r w:rsidRPr="004774E9">
        <w:rPr>
          <w:sz w:val="24"/>
          <w:szCs w:val="24"/>
        </w:rPr>
        <w:t>Ragetti</w:t>
      </w:r>
      <w:proofErr w:type="spellEnd"/>
      <w:r w:rsidRPr="004774E9">
        <w:rPr>
          <w:sz w:val="24"/>
          <w:szCs w:val="24"/>
        </w:rPr>
        <w:t xml:space="preserve">. Jack Davenport of This Life also stars as </w:t>
      </w:r>
      <w:r w:rsidRPr="004774E9">
        <w:rPr>
          <w:sz w:val="24"/>
          <w:szCs w:val="24"/>
        </w:rPr>
        <w:lastRenderedPageBreak/>
        <w:t xml:space="preserve">Commodore </w:t>
      </w:r>
      <w:proofErr w:type="spellStart"/>
      <w:r w:rsidRPr="004774E9">
        <w:rPr>
          <w:sz w:val="24"/>
          <w:szCs w:val="24"/>
        </w:rPr>
        <w:t>Norrington</w:t>
      </w:r>
      <w:proofErr w:type="spellEnd"/>
      <w:r w:rsidRPr="004774E9">
        <w:rPr>
          <w:sz w:val="24"/>
          <w:szCs w:val="24"/>
        </w:rPr>
        <w:t>, the upstanding man Elizabeth's father would like her to marry. Bruckheimer chased Johnny Depp to play Captain Jack Sparrow. From seeing the actor's work and knowing his reputation, he felt sure that Depp would bring the character alive and make it his own. 'Johnny's known for creating his own characters,' says Bruckheimer. 'He had a definite vision for Jack Sparrow which is completely unique. We just let him go and he came up with this off-centre, yet very shrewd pirate. He can't quite hold his balance, his speech is a bit slurred, so you assume he's either drunk, seasick or he's been on a ship too long. But it's all an act perpetrated for effect. And strange as it seems, it's also part of Captain Jack's charm.'</w:t>
      </w:r>
    </w:p>
    <w:p w:rsidR="004774E9" w:rsidRPr="004774E9" w:rsidRDefault="004774E9" w:rsidP="004774E9">
      <w:pPr>
        <w:rPr>
          <w:sz w:val="24"/>
          <w:szCs w:val="24"/>
        </w:rPr>
      </w:pPr>
      <w:r w:rsidRPr="004774E9">
        <w:rPr>
          <w:sz w:val="24"/>
          <w:szCs w:val="24"/>
        </w:rPr>
        <w:t xml:space="preserve">Both Depp and </w:t>
      </w:r>
      <w:proofErr w:type="spellStart"/>
      <w:r w:rsidRPr="004774E9">
        <w:rPr>
          <w:sz w:val="24"/>
          <w:szCs w:val="24"/>
        </w:rPr>
        <w:t>Orlando</w:t>
      </w:r>
      <w:proofErr w:type="spellEnd"/>
      <w:r w:rsidRPr="004774E9">
        <w:rPr>
          <w:sz w:val="24"/>
          <w:szCs w:val="24"/>
        </w:rPr>
        <w:t xml:space="preserve"> Bloom were keen to work on the film, 'It's so exciting to work on a pirate movie. It's every boy's dream,' Bloom raves. 'To actually be living the dream out on the open seas has been great fun.'</w:t>
      </w:r>
    </w:p>
    <w:p w:rsidR="004774E9" w:rsidRPr="004774E9" w:rsidRDefault="004774E9" w:rsidP="004774E9">
      <w:pPr>
        <w:rPr>
          <w:sz w:val="24"/>
          <w:szCs w:val="24"/>
        </w:rPr>
      </w:pPr>
      <w:r w:rsidRPr="004774E9">
        <w:rPr>
          <w:sz w:val="24"/>
          <w:szCs w:val="24"/>
        </w:rPr>
        <w:t>Little known Keira Knightley made her Hollywood debut with Pirates of The Caribbean. Well known to British chick-flick fans from her lead roles in Bend It Like Beckham and Love Actually, Knightley was delighted to make her American movie debut in such a big way, 'As a London girl, it was kind of nice for my first Hollywood experience to be the full Jerry Bruckheimer Hollywood experience,' she says. 'It was incredible. I really enjoyed it.'</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 xml:space="preserve"> </w:t>
      </w:r>
      <w:r w:rsidRPr="004774E9">
        <w:rPr>
          <w:sz w:val="24"/>
          <w:szCs w:val="24"/>
        </w:rPr>
        <w:t>Questions</w:t>
      </w:r>
    </w:p>
    <w:p w:rsidR="004774E9" w:rsidRPr="004774E9" w:rsidRDefault="004774E9" w:rsidP="004774E9">
      <w:pPr>
        <w:rPr>
          <w:sz w:val="24"/>
          <w:szCs w:val="24"/>
        </w:rPr>
      </w:pPr>
      <w:r w:rsidRPr="004774E9">
        <w:rPr>
          <w:sz w:val="24"/>
          <w:szCs w:val="24"/>
        </w:rPr>
        <w:t>What were your overall impressions of Pirates of the Caribbean: The Curse of The Black Pearl?</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Which character did you identify with the most? Why?</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 xml:space="preserve">Love plays a key role throughout the film, what differences did you see in the love that Commodore </w:t>
      </w:r>
      <w:proofErr w:type="spellStart"/>
      <w:r w:rsidRPr="004774E9">
        <w:rPr>
          <w:sz w:val="24"/>
          <w:szCs w:val="24"/>
        </w:rPr>
        <w:t>Norrington</w:t>
      </w:r>
      <w:proofErr w:type="spellEnd"/>
      <w:r w:rsidRPr="004774E9">
        <w:rPr>
          <w:sz w:val="24"/>
          <w:szCs w:val="24"/>
        </w:rPr>
        <w:t xml:space="preserve"> and Will Turner had for Elizabeth? How does each express and demonstrate that love?</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 xml:space="preserve">Each character seems to feel trapped in some way. For example Elizabeth is trapped, barely able to breathe in a corset, and is later held on a ship, trapped with </w:t>
      </w:r>
      <w:proofErr w:type="spellStart"/>
      <w:r w:rsidRPr="004774E9">
        <w:rPr>
          <w:sz w:val="24"/>
          <w:szCs w:val="24"/>
        </w:rPr>
        <w:t>no where</w:t>
      </w:r>
      <w:proofErr w:type="spellEnd"/>
      <w:r w:rsidRPr="004774E9">
        <w:rPr>
          <w:sz w:val="24"/>
          <w:szCs w:val="24"/>
        </w:rPr>
        <w:t xml:space="preserve"> to go. What does freedom mean to you? How is Will trapped? How is Jack trapped? How can they become free?</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lastRenderedPageBreak/>
        <w:t xml:space="preserve">How do you think the ethics of the pirates compare to the ethics of the navy? You may like to compare Captain Jack Sparrow's, Captain </w:t>
      </w:r>
      <w:proofErr w:type="spellStart"/>
      <w:r w:rsidRPr="004774E9">
        <w:rPr>
          <w:sz w:val="24"/>
          <w:szCs w:val="24"/>
        </w:rPr>
        <w:t>Barbossa's</w:t>
      </w:r>
      <w:proofErr w:type="spellEnd"/>
      <w:r w:rsidRPr="004774E9">
        <w:rPr>
          <w:sz w:val="24"/>
          <w:szCs w:val="24"/>
        </w:rPr>
        <w:t xml:space="preserve"> and Commodore </w:t>
      </w:r>
      <w:proofErr w:type="spellStart"/>
      <w:r w:rsidRPr="004774E9">
        <w:rPr>
          <w:sz w:val="24"/>
          <w:szCs w:val="24"/>
        </w:rPr>
        <w:t>Norrington's</w:t>
      </w:r>
      <w:proofErr w:type="spellEnd"/>
      <w:r w:rsidRPr="004774E9">
        <w:rPr>
          <w:sz w:val="24"/>
          <w:szCs w:val="24"/>
        </w:rPr>
        <w:t xml:space="preserve"> ethics, beliefs and values. Commodore </w:t>
      </w:r>
      <w:proofErr w:type="spellStart"/>
      <w:r w:rsidRPr="004774E9">
        <w:rPr>
          <w:sz w:val="24"/>
          <w:szCs w:val="24"/>
        </w:rPr>
        <w:t>Norrington</w:t>
      </w:r>
      <w:proofErr w:type="spellEnd"/>
      <w:r w:rsidRPr="004774E9">
        <w:rPr>
          <w:sz w:val="24"/>
          <w:szCs w:val="24"/>
        </w:rPr>
        <w:t xml:space="preserve"> says near the beginning of the film that, 'One good deed is not enough to redeem a man of a lifetime of greed,' </w:t>
      </w:r>
      <w:proofErr w:type="gramStart"/>
      <w:r w:rsidRPr="004774E9">
        <w:rPr>
          <w:sz w:val="24"/>
          <w:szCs w:val="24"/>
        </w:rPr>
        <w:t>What</w:t>
      </w:r>
      <w:proofErr w:type="gramEnd"/>
      <w:r w:rsidRPr="004774E9">
        <w:rPr>
          <w:sz w:val="24"/>
          <w:szCs w:val="24"/>
        </w:rPr>
        <w:t xml:space="preserve"> do you think Jack and </w:t>
      </w:r>
      <w:proofErr w:type="spellStart"/>
      <w:r w:rsidRPr="004774E9">
        <w:rPr>
          <w:sz w:val="24"/>
          <w:szCs w:val="24"/>
        </w:rPr>
        <w:t>Barbossa</w:t>
      </w:r>
      <w:proofErr w:type="spellEnd"/>
      <w:r w:rsidRPr="004774E9">
        <w:rPr>
          <w:sz w:val="24"/>
          <w:szCs w:val="24"/>
        </w:rPr>
        <w:t xml:space="preserve"> would say to this? How do you think </w:t>
      </w:r>
      <w:proofErr w:type="spellStart"/>
      <w:r w:rsidRPr="004774E9">
        <w:rPr>
          <w:sz w:val="24"/>
          <w:szCs w:val="24"/>
        </w:rPr>
        <w:t>Norrington</w:t>
      </w:r>
      <w:proofErr w:type="spellEnd"/>
      <w:r w:rsidRPr="004774E9">
        <w:rPr>
          <w:sz w:val="24"/>
          <w:szCs w:val="24"/>
        </w:rPr>
        <w:t xml:space="preserve"> and Jack would feel about </w:t>
      </w:r>
      <w:proofErr w:type="spellStart"/>
      <w:r w:rsidRPr="004774E9">
        <w:rPr>
          <w:sz w:val="24"/>
          <w:szCs w:val="24"/>
        </w:rPr>
        <w:t>Barbossa</w:t>
      </w:r>
      <w:proofErr w:type="spellEnd"/>
      <w:r w:rsidRPr="004774E9">
        <w:rPr>
          <w:sz w:val="24"/>
          <w:szCs w:val="24"/>
        </w:rPr>
        <w:t xml:space="preserve"> treating 'the code' as guidelines as opposed to rules?</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 xml:space="preserve">What do you think Jack wants in life? He perpetuates myths about himself, possibly to make himself seem more exciting to other pirates, maybe he longs to be popular. Can you think of other things he may want? </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Will eventually accepts that his father was a pirate, although initially he doesn't want to think that he's the son of a villain. He is helped by the knowledge that his father was 'a good man.' A lot of people in today's society don't know their fathers, how do you think they would feel if their fathers were not all they expected? Would they feel comforted by the knowledge that their father was fairly moral and was 'a good man?'</w:t>
      </w:r>
    </w:p>
    <w:p w:rsidR="004774E9" w:rsidRPr="004774E9" w:rsidRDefault="004774E9" w:rsidP="004774E9">
      <w:pPr>
        <w:rPr>
          <w:sz w:val="24"/>
          <w:szCs w:val="24"/>
        </w:rPr>
      </w:pPr>
    </w:p>
    <w:p w:rsidR="004774E9" w:rsidRPr="004774E9" w:rsidRDefault="004774E9" w:rsidP="004774E9">
      <w:pPr>
        <w:rPr>
          <w:sz w:val="24"/>
          <w:szCs w:val="24"/>
        </w:rPr>
      </w:pPr>
      <w:r w:rsidRPr="004774E9">
        <w:rPr>
          <w:sz w:val="24"/>
          <w:szCs w:val="24"/>
        </w:rPr>
        <w:t xml:space="preserve">Captain Jack Sparrow is sentenced to death by hanging. Do you feel that he deserves this? Captain </w:t>
      </w:r>
      <w:proofErr w:type="spellStart"/>
      <w:r w:rsidRPr="004774E9">
        <w:rPr>
          <w:sz w:val="24"/>
          <w:szCs w:val="24"/>
        </w:rPr>
        <w:t>Barbossa</w:t>
      </w:r>
      <w:proofErr w:type="spellEnd"/>
      <w:r w:rsidRPr="004774E9">
        <w:rPr>
          <w:sz w:val="24"/>
          <w:szCs w:val="24"/>
        </w:rPr>
        <w:t xml:space="preserve"> is shot dead by Jack; do you think that he deserves this? How do we judge someone? What do you think a Christian might say these characters deserved? What do you think God might say they deserved?</w:t>
      </w:r>
    </w:p>
    <w:p w:rsidR="004774E9" w:rsidRPr="004774E9" w:rsidRDefault="004774E9" w:rsidP="004774E9">
      <w:pPr>
        <w:rPr>
          <w:sz w:val="24"/>
          <w:szCs w:val="24"/>
        </w:rPr>
      </w:pPr>
    </w:p>
    <w:p w:rsidR="002B1B95" w:rsidRPr="004774E9" w:rsidRDefault="004774E9" w:rsidP="004774E9">
      <w:pPr>
        <w:rPr>
          <w:sz w:val="24"/>
          <w:szCs w:val="24"/>
        </w:rPr>
      </w:pPr>
      <w:r w:rsidRPr="004774E9">
        <w:rPr>
          <w:sz w:val="24"/>
          <w:szCs w:val="24"/>
        </w:rPr>
        <w:t xml:space="preserve">How true is the phrase that Commodore </w:t>
      </w:r>
      <w:proofErr w:type="spellStart"/>
      <w:r w:rsidRPr="004774E9">
        <w:rPr>
          <w:sz w:val="24"/>
          <w:szCs w:val="24"/>
        </w:rPr>
        <w:t>Norrington</w:t>
      </w:r>
      <w:proofErr w:type="spellEnd"/>
      <w:r w:rsidRPr="004774E9">
        <w:rPr>
          <w:sz w:val="24"/>
          <w:szCs w:val="24"/>
        </w:rPr>
        <w:t xml:space="preserve"> says on the capture of Captain Jack Sparrow? 'One good deed is not enough to redeem a man of a lifetime of wickedness.' Can you think of any time when this is not the case? Read Romans 5:12-19 and think about the sacrifice Jesus made for our lifetimes of rebellion against God.</w:t>
      </w:r>
    </w:p>
    <w:sectPr w:rsidR="002B1B95" w:rsidRPr="004774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4E9"/>
    <w:rsid w:val="0002708A"/>
    <w:rsid w:val="004774E9"/>
    <w:rsid w:val="00AC3DAF"/>
    <w:rsid w:val="00F654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E3D2AEC8</Template>
  <TotalTime>10</TotalTime>
  <Pages>8</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20073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2012-10-25T02:39:00Z</dcterms:created>
  <dcterms:modified xsi:type="dcterms:W3CDTF">2012-10-25T02:50:00Z</dcterms:modified>
</cp:coreProperties>
</file>